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214" w:rsidRPr="00B263AB" w:rsidRDefault="00B12214" w:rsidP="00782D8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 w:rsidRPr="00B263AB">
        <w:rPr>
          <w:rFonts w:ascii="Times New Roman" w:hAnsi="Times New Roman"/>
          <w:b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B12214" w:rsidRPr="00B263AB" w:rsidRDefault="00B12214" w:rsidP="00782D8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2013/2014 н.р.</w:t>
      </w:r>
    </w:p>
    <w:p w:rsidR="00B12214" w:rsidRPr="00B263AB" w:rsidRDefault="00B12214" w:rsidP="00782D8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ІІ етап </w:t>
      </w:r>
    </w:p>
    <w:p w:rsidR="00B12214" w:rsidRPr="00B263AB" w:rsidRDefault="00B12214" w:rsidP="00782D8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8 клас</w:t>
      </w:r>
    </w:p>
    <w:p w:rsidR="00B12214" w:rsidRPr="00B263AB" w:rsidRDefault="00B12214" w:rsidP="00782D8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Українська мова</w:t>
      </w:r>
    </w:p>
    <w:p w:rsidR="00B12214" w:rsidRPr="00B263AB" w:rsidRDefault="00B12214" w:rsidP="00782D8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Варіант І</w:t>
      </w:r>
    </w:p>
    <w:p w:rsidR="00B12214" w:rsidRPr="00B263AB" w:rsidRDefault="00B12214" w:rsidP="00782D8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•</w:t>
      </w:r>
      <w:r w:rsidRPr="00B263AB">
        <w:rPr>
          <w:rFonts w:ascii="Times New Roman" w:hAnsi="Times New Roman"/>
          <w:b/>
          <w:sz w:val="28"/>
          <w:szCs w:val="28"/>
          <w:lang w:val="uk-UA"/>
        </w:rPr>
        <w:tab/>
        <w:t>Завдання закритої форми</w:t>
      </w:r>
    </w:p>
    <w:p w:rsidR="00B12214" w:rsidRPr="00B263AB" w:rsidRDefault="00B12214" w:rsidP="00782D8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І. Виконайте тестові завдання.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B12214" w:rsidRPr="00B263AB" w:rsidTr="00435C5D">
        <w:tc>
          <w:tcPr>
            <w:tcW w:w="9854" w:type="dxa"/>
          </w:tcPr>
          <w:p w:rsidR="00B12214" w:rsidRPr="00B263AB" w:rsidRDefault="00B12214" w:rsidP="00435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1-7 мають по п’ять варіантів відповідей, із яких лише одна правильна.</w:t>
            </w:r>
          </w:p>
        </w:tc>
      </w:tr>
    </w:tbl>
    <w:p w:rsidR="00B12214" w:rsidRPr="00B263AB" w:rsidRDefault="00B12214" w:rsidP="00782D8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bookmarkEnd w:id="0"/>
    <w:p w:rsidR="00B12214" w:rsidRPr="00B263AB" w:rsidRDefault="00B12214" w:rsidP="00E71DAB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Позначте словосполучення, у якому порушено граматичну норму на позначення часу</w:t>
      </w:r>
    </w:p>
    <w:p w:rsidR="00B12214" w:rsidRPr="00B263AB" w:rsidRDefault="00B12214" w:rsidP="00E71DA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B263AB">
        <w:rPr>
          <w:rFonts w:ascii="Times New Roman" w:hAnsi="Times New Roman"/>
          <w:sz w:val="28"/>
          <w:szCs w:val="28"/>
          <w:lang w:val="uk-UA"/>
        </w:rPr>
        <w:t>рівно о першій</w:t>
      </w:r>
    </w:p>
    <w:p w:rsidR="00B12214" w:rsidRPr="00B263AB" w:rsidRDefault="00B12214" w:rsidP="00E71DA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B263AB">
        <w:rPr>
          <w:rFonts w:ascii="Times New Roman" w:hAnsi="Times New Roman"/>
          <w:sz w:val="28"/>
          <w:szCs w:val="28"/>
          <w:lang w:val="uk-UA"/>
        </w:rPr>
        <w:t>десять хвилин по шостій</w:t>
      </w:r>
    </w:p>
    <w:p w:rsidR="00B12214" w:rsidRPr="00B263AB" w:rsidRDefault="00B12214" w:rsidP="00E71DA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B263AB">
        <w:rPr>
          <w:rFonts w:ascii="Times New Roman" w:hAnsi="Times New Roman"/>
          <w:sz w:val="28"/>
          <w:szCs w:val="28"/>
          <w:lang w:val="uk-UA"/>
        </w:rPr>
        <w:t>пів на десяту</w:t>
      </w:r>
    </w:p>
    <w:p w:rsidR="00B12214" w:rsidRPr="00B263AB" w:rsidRDefault="00B12214" w:rsidP="00E71DA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B263AB">
        <w:rPr>
          <w:rFonts w:ascii="Times New Roman" w:hAnsi="Times New Roman"/>
          <w:sz w:val="28"/>
          <w:szCs w:val="28"/>
          <w:lang w:val="uk-UA"/>
        </w:rPr>
        <w:t>сім годин двадцять хвилин</w:t>
      </w:r>
    </w:p>
    <w:p w:rsidR="00B12214" w:rsidRPr="00B263AB" w:rsidRDefault="00B12214" w:rsidP="00E71DA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Д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 за двадцять п’ята</w:t>
      </w:r>
    </w:p>
    <w:p w:rsidR="00B12214" w:rsidRPr="00B263AB" w:rsidRDefault="00B12214" w:rsidP="00A073F5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B12214" w:rsidRPr="00B263AB" w:rsidRDefault="00B12214" w:rsidP="0085476F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Уподібнення приголосних відбувається при вимові кожного слова рядка</w:t>
      </w:r>
    </w:p>
    <w:p w:rsidR="00B12214" w:rsidRPr="00B263AB" w:rsidRDefault="00B12214" w:rsidP="0085476F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B263AB">
        <w:rPr>
          <w:rFonts w:ascii="Times New Roman" w:hAnsi="Times New Roman"/>
          <w:sz w:val="28"/>
          <w:szCs w:val="28"/>
          <w:lang w:val="uk-UA"/>
        </w:rPr>
        <w:t>зсипати, дужка, розпач, жінці</w:t>
      </w:r>
    </w:p>
    <w:p w:rsidR="00B12214" w:rsidRPr="00B263AB" w:rsidRDefault="00B12214" w:rsidP="0085476F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B263AB">
        <w:rPr>
          <w:rFonts w:ascii="Times New Roman" w:hAnsi="Times New Roman"/>
          <w:sz w:val="28"/>
          <w:szCs w:val="28"/>
          <w:lang w:val="uk-UA"/>
        </w:rPr>
        <w:t>освітній, зарядка, молотьба, розжувати</w:t>
      </w:r>
    </w:p>
    <w:p w:rsidR="00B12214" w:rsidRPr="00B263AB" w:rsidRDefault="00B12214" w:rsidP="0085476F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B263AB">
        <w:rPr>
          <w:rFonts w:ascii="Times New Roman" w:hAnsi="Times New Roman"/>
          <w:sz w:val="28"/>
          <w:szCs w:val="28"/>
          <w:lang w:val="uk-UA"/>
        </w:rPr>
        <w:t>якби, зшити, навесні, ягідки</w:t>
      </w:r>
    </w:p>
    <w:p w:rsidR="00B12214" w:rsidRPr="00B263AB" w:rsidRDefault="00B12214" w:rsidP="0085476F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B263AB">
        <w:rPr>
          <w:rFonts w:ascii="Times New Roman" w:hAnsi="Times New Roman"/>
          <w:sz w:val="28"/>
          <w:szCs w:val="28"/>
          <w:lang w:val="uk-UA"/>
        </w:rPr>
        <w:t>зжовкнути, ніжність, квітчання, усмішці</w:t>
      </w:r>
    </w:p>
    <w:p w:rsidR="00B12214" w:rsidRPr="00B263AB" w:rsidRDefault="00B12214" w:rsidP="0085476F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Д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 легкий, екзамен, ліжко, безсердечний</w:t>
      </w:r>
    </w:p>
    <w:p w:rsidR="00B12214" w:rsidRPr="00B263AB" w:rsidRDefault="00B12214" w:rsidP="00A073F5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B12214" w:rsidRPr="00B263AB" w:rsidRDefault="00B12214" w:rsidP="00A073F5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Літеру </w:t>
      </w:r>
      <w:r w:rsidRPr="00B263AB">
        <w:rPr>
          <w:rFonts w:ascii="Times New Roman" w:hAnsi="Times New Roman"/>
          <w:b/>
          <w:i/>
          <w:sz w:val="28"/>
          <w:szCs w:val="28"/>
          <w:lang w:val="uk-UA"/>
        </w:rPr>
        <w:t>с</w:t>
      </w: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 треба писати в усіх словах рядка</w:t>
      </w:r>
    </w:p>
    <w:p w:rsidR="00B12214" w:rsidRPr="00B263AB" w:rsidRDefault="00B12214" w:rsidP="00A073F5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B263AB">
        <w:rPr>
          <w:rFonts w:ascii="Times New Roman" w:hAnsi="Times New Roman"/>
          <w:sz w:val="28"/>
          <w:szCs w:val="28"/>
          <w:lang w:val="uk-UA"/>
        </w:rPr>
        <w:t>бе..коштовний, ..казати, ..керований</w:t>
      </w:r>
    </w:p>
    <w:p w:rsidR="00B12214" w:rsidRPr="00B263AB" w:rsidRDefault="00B12214" w:rsidP="00A073F5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 ..формувати, пере..кочити, ..фотографувати</w:t>
      </w:r>
    </w:p>
    <w:p w:rsidR="00B12214" w:rsidRPr="00B263AB" w:rsidRDefault="00B12214" w:rsidP="00A073F5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 ..плетений, ..питати, ..шити</w:t>
      </w:r>
    </w:p>
    <w:p w:rsidR="00B12214" w:rsidRPr="00B263AB" w:rsidRDefault="00B12214" w:rsidP="00A073F5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 ..тягнути, ро..тлумачити, не..терпний</w:t>
      </w:r>
    </w:p>
    <w:p w:rsidR="00B12214" w:rsidRPr="00B263AB" w:rsidRDefault="00B12214" w:rsidP="00742F51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Д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 ..фальшувати, бе..смертя, ..хвалити                                                     </w:t>
      </w:r>
      <w:r w:rsidRPr="00B263A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B12214" w:rsidRPr="00B263AB" w:rsidRDefault="00B12214" w:rsidP="0067465A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Із поданих у дужках синонімів кожен із варіантів можливий у реченні</w:t>
      </w:r>
    </w:p>
    <w:p w:rsidR="00B12214" w:rsidRPr="00B263AB" w:rsidRDefault="00B12214" w:rsidP="0067465A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Він поминув ліс і пішов (стежкою, трактом) через жита. </w:t>
      </w:r>
    </w:p>
    <w:p w:rsidR="00B12214" w:rsidRPr="00B263AB" w:rsidRDefault="00B12214" w:rsidP="0067465A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 На узліссі розкинув своє гілля (віковий, древній) дуб. </w:t>
      </w:r>
    </w:p>
    <w:p w:rsidR="00B12214" w:rsidRPr="00B263AB" w:rsidRDefault="00B12214" w:rsidP="0067465A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Щось сьогодні такий (довгий, тривалий) день! </w:t>
      </w:r>
    </w:p>
    <w:p w:rsidR="00B12214" w:rsidRPr="00B263AB" w:rsidRDefault="00B12214" w:rsidP="0067465A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(Славетна, легендарна) співачка Соломія Крушельницька мала унікальний голос. </w:t>
      </w:r>
    </w:p>
    <w:p w:rsidR="00B12214" w:rsidRPr="00B263AB" w:rsidRDefault="00B12214" w:rsidP="0067465A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І в кого цей хлопець удався такий (вайлуватий, незграбний)? </w:t>
      </w:r>
    </w:p>
    <w:p w:rsidR="00B12214" w:rsidRPr="00B263AB" w:rsidRDefault="00B12214" w:rsidP="0067465A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B12214" w:rsidRPr="00B263AB" w:rsidRDefault="00B12214" w:rsidP="00341CC1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Неправильно утворено форму наказового способу дієслова</w:t>
      </w:r>
    </w:p>
    <w:p w:rsidR="00B12214" w:rsidRPr="00B263AB" w:rsidRDefault="00B12214" w:rsidP="00341CC1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шелести</w:t>
      </w:r>
    </w:p>
    <w:p w:rsidR="00B12214" w:rsidRPr="00B263AB" w:rsidRDefault="00B12214" w:rsidP="00341CC1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шелестімо</w:t>
      </w:r>
    </w:p>
    <w:p w:rsidR="00B12214" w:rsidRPr="00B263AB" w:rsidRDefault="00B12214" w:rsidP="00341CC1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шелестіти</w:t>
      </w:r>
    </w:p>
    <w:p w:rsidR="00B12214" w:rsidRPr="00B263AB" w:rsidRDefault="00B12214" w:rsidP="00341CC1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шелестіть</w:t>
      </w:r>
    </w:p>
    <w:p w:rsidR="00B12214" w:rsidRPr="00B263AB" w:rsidRDefault="00B12214" w:rsidP="00341CC1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Д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хай шелестить</w:t>
      </w:r>
    </w:p>
    <w:p w:rsidR="00B12214" w:rsidRPr="00B263AB" w:rsidRDefault="00B12214" w:rsidP="00341CC1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B12214" w:rsidRPr="00B263AB" w:rsidRDefault="00B12214" w:rsidP="00566A83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За допомогою суфікса </w:t>
      </w:r>
      <w:r w:rsidRPr="00B263AB">
        <w:rPr>
          <w:rFonts w:ascii="Times New Roman" w:hAnsi="Times New Roman"/>
          <w:b/>
          <w:i/>
          <w:sz w:val="28"/>
          <w:szCs w:val="28"/>
          <w:lang w:val="uk-UA"/>
        </w:rPr>
        <w:t xml:space="preserve">-ов- </w:t>
      </w:r>
      <w:r w:rsidRPr="00B263AB">
        <w:rPr>
          <w:rFonts w:ascii="Times New Roman" w:hAnsi="Times New Roman"/>
          <w:b/>
          <w:sz w:val="28"/>
          <w:szCs w:val="28"/>
          <w:lang w:val="uk-UA"/>
        </w:rPr>
        <w:t>утворюються прикметники від усіх іменників рядка</w:t>
      </w:r>
    </w:p>
    <w:p w:rsidR="00B12214" w:rsidRPr="00B263AB" w:rsidRDefault="00B12214" w:rsidP="00566A83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 метр, травень, дощ, нуль</w:t>
      </w:r>
    </w:p>
    <w:p w:rsidR="00B12214" w:rsidRPr="00B263AB" w:rsidRDefault="00B12214" w:rsidP="00566A83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 пурпур, емаль, груша, край</w:t>
      </w:r>
    </w:p>
    <w:p w:rsidR="00B12214" w:rsidRPr="00B263AB" w:rsidRDefault="00B12214" w:rsidP="00566A83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B263AB">
        <w:rPr>
          <w:rFonts w:ascii="Times New Roman" w:hAnsi="Times New Roman"/>
          <w:sz w:val="28"/>
          <w:szCs w:val="28"/>
          <w:lang w:val="uk-UA"/>
        </w:rPr>
        <w:t>парча, кварц, гроза, шовк</w:t>
      </w:r>
    </w:p>
    <w:p w:rsidR="00B12214" w:rsidRPr="00B263AB" w:rsidRDefault="00B12214" w:rsidP="00566A83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B263AB">
        <w:rPr>
          <w:rFonts w:ascii="Times New Roman" w:hAnsi="Times New Roman"/>
          <w:sz w:val="28"/>
          <w:szCs w:val="28"/>
          <w:lang w:val="uk-UA"/>
        </w:rPr>
        <w:t>ліс, кільце, кришталь, глянець</w:t>
      </w:r>
    </w:p>
    <w:p w:rsidR="00B12214" w:rsidRPr="00B263AB" w:rsidRDefault="00B12214" w:rsidP="00566A83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Д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 калина, казка, поле, марш</w:t>
      </w:r>
    </w:p>
    <w:p w:rsidR="00B12214" w:rsidRPr="00B263AB" w:rsidRDefault="00B12214" w:rsidP="00566A83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B12214" w:rsidRPr="00B263AB" w:rsidRDefault="00B12214" w:rsidP="00341CC1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Відокремленим означенням можна замінити підрядне речення в рядку</w:t>
      </w:r>
    </w:p>
    <w:p w:rsidR="00B12214" w:rsidRPr="00B263AB" w:rsidRDefault="00B12214" w:rsidP="00341CC1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Дійсність справді скидалась на гарну світлу казку, де зима справляла свято першого снігу.</w:t>
      </w:r>
      <w:r w:rsidRPr="00B263AB">
        <w:rPr>
          <w:rFonts w:ascii="Times New Roman" w:hAnsi="Times New Roman"/>
          <w:sz w:val="28"/>
          <w:szCs w:val="28"/>
          <w:lang w:val="uk-UA"/>
        </w:rPr>
        <w:br/>
      </w:r>
      <w:r w:rsidRPr="00B263AB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Сходила така темна хмара, що на її тлі розпливалося чорне галуззя ще не повитих листом акацій.</w:t>
      </w:r>
      <w:r w:rsidRPr="00B263AB">
        <w:rPr>
          <w:rFonts w:ascii="Times New Roman" w:hAnsi="Times New Roman"/>
          <w:sz w:val="28"/>
          <w:szCs w:val="28"/>
          <w:lang w:val="uk-UA"/>
        </w:rPr>
        <w:br/>
      </w:r>
      <w:r w:rsidRPr="00B263AB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У райському саду ніколи не в’януть квіти і не втихають співи, бо там усе вічне </w:t>
      </w:r>
      <w:r w:rsidRPr="00B263AB">
        <w:rPr>
          <w:rFonts w:ascii="MS Mincho" w:eastAsia="MS Mincho" w:hAnsi="Symbol" w:cs="MS Mincho" w:hint="eastAsia"/>
          <w:sz w:val="28"/>
          <w:szCs w:val="28"/>
          <w:lang w:val="uk-UA"/>
        </w:rPr>
        <w:sym w:font="Symbol" w:char="F02D"/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і радість, і світло, і життя.</w:t>
      </w:r>
      <w:r w:rsidRPr="00B263AB">
        <w:rPr>
          <w:rFonts w:ascii="Times New Roman" w:hAnsi="Times New Roman"/>
          <w:sz w:val="28"/>
          <w:szCs w:val="28"/>
          <w:lang w:val="uk-UA"/>
        </w:rPr>
        <w:br/>
      </w:r>
      <w:r w:rsidRPr="00B263AB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B263AB">
        <w:rPr>
          <w:rFonts w:ascii="Times New Roman" w:hAnsi="Times New Roman"/>
          <w:sz w:val="28"/>
          <w:szCs w:val="28"/>
          <w:lang w:val="uk-UA"/>
        </w:rPr>
        <w:t>Дуже обережно ми спускаємося в стару-престару балку, що залита густим-прегустим туманом.</w:t>
      </w:r>
      <w:r w:rsidRPr="00B263AB">
        <w:rPr>
          <w:rFonts w:ascii="Times New Roman" w:hAnsi="Times New Roman"/>
          <w:sz w:val="28"/>
          <w:szCs w:val="28"/>
          <w:lang w:val="uk-UA"/>
        </w:rPr>
        <w:br/>
      </w:r>
      <w:r w:rsidRPr="00B263AB">
        <w:rPr>
          <w:rFonts w:ascii="Times New Roman" w:hAnsi="Times New Roman"/>
          <w:b/>
          <w:sz w:val="28"/>
          <w:szCs w:val="28"/>
          <w:lang w:val="uk-UA"/>
        </w:rPr>
        <w:t>Д</w:t>
      </w:r>
      <w:r w:rsidRPr="00B263AB">
        <w:rPr>
          <w:rFonts w:ascii="Times New Roman" w:hAnsi="Times New Roman"/>
          <w:sz w:val="28"/>
          <w:szCs w:val="28"/>
          <w:lang w:val="uk-UA"/>
        </w:rPr>
        <w:t xml:space="preserve"> А на схилі дня, коли заходить сонце, так гарно слухати величну симфонію останніх днів літа.</w:t>
      </w:r>
    </w:p>
    <w:p w:rsidR="00B12214" w:rsidRPr="00B263AB" w:rsidRDefault="00B12214" w:rsidP="00341CC1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B12214" w:rsidRPr="00B263AB" w:rsidTr="00435C5D">
        <w:tc>
          <w:tcPr>
            <w:tcW w:w="9854" w:type="dxa"/>
          </w:tcPr>
          <w:p w:rsidR="00B12214" w:rsidRPr="00B263AB" w:rsidRDefault="00B12214" w:rsidP="00435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8-10 мають по п’ять варіантів відповідей, із яких правильних відповідей дві або більше.</w:t>
            </w:r>
          </w:p>
        </w:tc>
      </w:tr>
    </w:tbl>
    <w:p w:rsidR="00B12214" w:rsidRPr="00B263AB" w:rsidRDefault="00B12214" w:rsidP="00C16341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8. Синонімічні словосполучення у рядках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А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 поїхати додому – поїздка додому, лист матері – лист до матері, 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   тиха ніч – тихо вночі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 xml:space="preserve">Б 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приїзд брата – приїзд до брата, виховувати дітей – виховання дітей, 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   готовий до бою – готовий битися 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В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 книга брата – братова книга, материн заповіт – заповіт матері, 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   грона винограду – виноградні грона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Г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 швидко рухатися – швидкий рух, творчий настрій – настрій творити, 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   вивчати справу – вивчена справа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 xml:space="preserve">Д 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синова сорочка – сорочка сина, батькове слово – слово батька, 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    доньчина любов – любов доньки</w:t>
      </w:r>
    </w:p>
    <w:p w:rsidR="00B12214" w:rsidRPr="00B263AB" w:rsidRDefault="00B12214" w:rsidP="00C16341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1б.</w:t>
      </w:r>
    </w:p>
    <w:p w:rsidR="00B12214" w:rsidRPr="00B263AB" w:rsidRDefault="00B12214" w:rsidP="00C16341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9. Речення із складеним іменним присудком у рядках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А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Ой високо сонце сходить, низенько заходить.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 xml:space="preserve">Б 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>Чорні жилаві руки були наче з заліза.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 xml:space="preserve">В 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>Ївга, як здоровіша, була за міхоношу.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Г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Після полудня спека почала спадати.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 xml:space="preserve">Д 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>Горизонт починав мене вабити непереможно.</w:t>
      </w:r>
    </w:p>
    <w:p w:rsidR="00B12214" w:rsidRPr="00B263AB" w:rsidRDefault="00B12214" w:rsidP="00C16341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1б.</w:t>
      </w:r>
    </w:p>
    <w:p w:rsidR="00B12214" w:rsidRPr="00B263AB" w:rsidRDefault="00B12214" w:rsidP="00C16341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 xml:space="preserve">10. У реченнях ставимо тире між підметом і присудком </w:t>
      </w:r>
    </w:p>
    <w:p w:rsidR="00B12214" w:rsidRPr="00B263AB" w:rsidRDefault="00B12214" w:rsidP="00C16341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 xml:space="preserve">    (розділові знаки пропущено) у рядках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А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 Усі слова народжені діянням трудом.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 xml:space="preserve">Б 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Слово то дивний витвір людини.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В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 Слово це найтонший різець.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Г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 Радист спробував зв’язатися з крейсером.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 xml:space="preserve">Д </w:t>
      </w:r>
      <w:r w:rsidRPr="00B263AB">
        <w:rPr>
          <w:rFonts w:ascii="Times New Roman" w:hAnsi="Times New Roman"/>
          <w:sz w:val="28"/>
          <w:szCs w:val="28"/>
          <w:lang w:val="uk-UA" w:eastAsia="ru-RU"/>
        </w:rPr>
        <w:t xml:space="preserve"> Із-за обрію стали накопичуватися хмари.</w:t>
      </w:r>
    </w:p>
    <w:p w:rsidR="00B12214" w:rsidRPr="00B263AB" w:rsidRDefault="00B12214" w:rsidP="00C16341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1б.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B12214" w:rsidRPr="00B263AB" w:rsidTr="00435C5D">
        <w:tc>
          <w:tcPr>
            <w:tcW w:w="9571" w:type="dxa"/>
          </w:tcPr>
          <w:p w:rsidR="00B12214" w:rsidRPr="00B263AB" w:rsidRDefault="00B12214" w:rsidP="00435C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11-12 мають на меті встановлення відповідності. До кожного рядка, позначеного цифрою, доберіть відповідник, позначений буквою.</w:t>
            </w:r>
          </w:p>
        </w:tc>
      </w:tr>
    </w:tbl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</w:p>
    <w:p w:rsidR="00B12214" w:rsidRPr="00B263AB" w:rsidRDefault="00B12214" w:rsidP="00C16341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 xml:space="preserve">11. Установіть відповідність між видами односкладних речень </w:t>
      </w:r>
    </w:p>
    <w:p w:rsidR="00B12214" w:rsidRPr="00B263AB" w:rsidRDefault="00B12214" w:rsidP="00C16341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та прикладами</w:t>
      </w:r>
    </w:p>
    <w:p w:rsidR="00B12214" w:rsidRPr="00B263AB" w:rsidRDefault="00B12214" w:rsidP="00C16341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300"/>
      </w:tblGrid>
      <w:tr w:rsidR="00B12214" w:rsidRPr="00B263AB" w:rsidTr="006A67FE">
        <w:tc>
          <w:tcPr>
            <w:tcW w:w="3348" w:type="dxa"/>
          </w:tcPr>
          <w:p w:rsidR="00B12214" w:rsidRPr="00B263AB" w:rsidRDefault="00B12214" w:rsidP="00C1634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Види односкладних речень</w:t>
            </w:r>
          </w:p>
        </w:tc>
        <w:tc>
          <w:tcPr>
            <w:tcW w:w="6300" w:type="dxa"/>
          </w:tcPr>
          <w:p w:rsidR="00B12214" w:rsidRPr="00B263AB" w:rsidRDefault="00B12214" w:rsidP="00C1634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Приклади</w:t>
            </w:r>
          </w:p>
        </w:tc>
      </w:tr>
      <w:tr w:rsidR="00B12214" w:rsidRPr="00B263AB" w:rsidTr="006A67FE">
        <w:tc>
          <w:tcPr>
            <w:tcW w:w="3348" w:type="dxa"/>
          </w:tcPr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1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безособове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означено-особове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3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неозначено-особове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4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називне</w:t>
            </w:r>
          </w:p>
        </w:tc>
        <w:tc>
          <w:tcPr>
            <w:tcW w:w="6300" w:type="dxa"/>
          </w:tcPr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А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Пречудовий літній ранок.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Б 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У прохолодному повітрі розсіяно безліч 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  польових запахів.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У полі бачу коней.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Г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Я проходжу недалеко від цих дивних створінь.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Д  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На узліссі поставили вулики.</w:t>
            </w:r>
          </w:p>
        </w:tc>
      </w:tr>
    </w:tbl>
    <w:p w:rsidR="00B12214" w:rsidRPr="00B263AB" w:rsidRDefault="00B12214" w:rsidP="00C16341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2 б.</w:t>
      </w:r>
    </w:p>
    <w:p w:rsidR="00B12214" w:rsidRPr="00B263AB" w:rsidRDefault="00B12214" w:rsidP="00C16341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</w:p>
    <w:p w:rsidR="00B12214" w:rsidRPr="00B263AB" w:rsidRDefault="00B12214" w:rsidP="00C16341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12. Установіть відповідність між реченнями та їх характеристиками</w:t>
      </w:r>
    </w:p>
    <w:p w:rsidR="00B12214" w:rsidRPr="00B263AB" w:rsidRDefault="00B12214" w:rsidP="00C16341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4320"/>
      </w:tblGrid>
      <w:tr w:rsidR="00B12214" w:rsidRPr="00B263AB" w:rsidTr="006A67FE">
        <w:tc>
          <w:tcPr>
            <w:tcW w:w="5328" w:type="dxa"/>
          </w:tcPr>
          <w:p w:rsidR="00B12214" w:rsidRPr="00B263AB" w:rsidRDefault="00B12214" w:rsidP="00C1634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Характеристика речень</w:t>
            </w:r>
          </w:p>
        </w:tc>
        <w:tc>
          <w:tcPr>
            <w:tcW w:w="4320" w:type="dxa"/>
          </w:tcPr>
          <w:p w:rsidR="00B12214" w:rsidRPr="00B263AB" w:rsidRDefault="00B12214" w:rsidP="00C1634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Приклади речень</w:t>
            </w:r>
          </w:p>
        </w:tc>
      </w:tr>
      <w:tr w:rsidR="00B12214" w:rsidRPr="00B263AB" w:rsidTr="006A67FE">
        <w:tc>
          <w:tcPr>
            <w:tcW w:w="5328" w:type="dxa"/>
          </w:tcPr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1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розповідне, непоширене, неокличне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розповідне, поширене, неокличне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3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розповідне, непоширене, окличне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4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розповідне, поширене, окличне</w:t>
            </w:r>
          </w:p>
        </w:tc>
        <w:tc>
          <w:tcPr>
            <w:tcW w:w="4320" w:type="dxa"/>
          </w:tcPr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А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Співають ідучи дівчата.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Б 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Як співають дівчата!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Співають дівчата.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Г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Як співають сьогодні дівчата!</w:t>
            </w:r>
          </w:p>
          <w:p w:rsidR="00B12214" w:rsidRPr="00B263AB" w:rsidRDefault="00B12214" w:rsidP="00C16341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263A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Д  </w:t>
            </w:r>
            <w:r w:rsidRPr="00B263AB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Заспівайте, дівчата!</w:t>
            </w:r>
          </w:p>
        </w:tc>
      </w:tr>
    </w:tbl>
    <w:p w:rsidR="00B12214" w:rsidRPr="00B263AB" w:rsidRDefault="00B12214" w:rsidP="00C16341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3AB">
        <w:rPr>
          <w:rFonts w:ascii="Times New Roman" w:hAnsi="Times New Roman"/>
          <w:b/>
          <w:sz w:val="28"/>
          <w:szCs w:val="28"/>
          <w:lang w:val="uk-UA" w:eastAsia="ru-RU"/>
        </w:rPr>
        <w:t>2 б.</w:t>
      </w:r>
    </w:p>
    <w:p w:rsidR="00B12214" w:rsidRPr="00B263AB" w:rsidRDefault="00B12214" w:rsidP="00C16341">
      <w:pPr>
        <w:pStyle w:val="ListParagraph"/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263AB">
        <w:rPr>
          <w:rFonts w:ascii="Times New Roman" w:hAnsi="Times New Roman"/>
          <w:b/>
          <w:i/>
          <w:sz w:val="28"/>
          <w:szCs w:val="28"/>
          <w:lang w:val="uk-UA"/>
        </w:rPr>
        <w:t>Максимальна кількість балів за завдання закритої форми – 10,5</w:t>
      </w:r>
    </w:p>
    <w:p w:rsidR="00B12214" w:rsidRPr="00B263AB" w:rsidRDefault="00B12214" w:rsidP="00341CC1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B12214" w:rsidRPr="00B263AB" w:rsidRDefault="00B12214" w:rsidP="00341CC1">
      <w:pPr>
        <w:pStyle w:val="ListParagraph"/>
        <w:rPr>
          <w:rFonts w:ascii="Times New Roman" w:hAnsi="Times New Roman"/>
          <w:sz w:val="28"/>
          <w:szCs w:val="28"/>
          <w:lang w:val="uk-UA"/>
        </w:rPr>
      </w:pPr>
    </w:p>
    <w:p w:rsidR="00B12214" w:rsidRPr="00B263AB" w:rsidRDefault="00B12214" w:rsidP="00E71DAB">
      <w:pPr>
        <w:pStyle w:val="ListParagraph"/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12214" w:rsidRPr="00B263AB" w:rsidRDefault="00B12214">
      <w:pPr>
        <w:rPr>
          <w:rFonts w:ascii="Times New Roman" w:hAnsi="Times New Roman"/>
          <w:sz w:val="28"/>
          <w:szCs w:val="28"/>
          <w:lang w:val="uk-UA"/>
        </w:rPr>
      </w:pPr>
    </w:p>
    <w:sectPr w:rsidR="00B12214" w:rsidRPr="00B263AB" w:rsidSect="00782D8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A1241"/>
    <w:multiLevelType w:val="hybridMultilevel"/>
    <w:tmpl w:val="04BE4EB0"/>
    <w:lvl w:ilvl="0" w:tplc="2062C1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605D20"/>
    <w:multiLevelType w:val="hybridMultilevel"/>
    <w:tmpl w:val="FB0EF1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78D4"/>
    <w:rsid w:val="00005B64"/>
    <w:rsid w:val="00193BD1"/>
    <w:rsid w:val="00341CC1"/>
    <w:rsid w:val="00401B33"/>
    <w:rsid w:val="00435C5D"/>
    <w:rsid w:val="004B4FCD"/>
    <w:rsid w:val="004E2E33"/>
    <w:rsid w:val="00566A83"/>
    <w:rsid w:val="005B78D4"/>
    <w:rsid w:val="0067465A"/>
    <w:rsid w:val="006A67FE"/>
    <w:rsid w:val="00742F51"/>
    <w:rsid w:val="00782D8C"/>
    <w:rsid w:val="007E4090"/>
    <w:rsid w:val="0085476F"/>
    <w:rsid w:val="009C2A4A"/>
    <w:rsid w:val="009C2DE6"/>
    <w:rsid w:val="00A073F5"/>
    <w:rsid w:val="00A25B52"/>
    <w:rsid w:val="00AE4586"/>
    <w:rsid w:val="00B0527E"/>
    <w:rsid w:val="00B12214"/>
    <w:rsid w:val="00B263AB"/>
    <w:rsid w:val="00BF5391"/>
    <w:rsid w:val="00C16341"/>
    <w:rsid w:val="00C672C1"/>
    <w:rsid w:val="00CE488F"/>
    <w:rsid w:val="00E71DAB"/>
    <w:rsid w:val="00EF0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D8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82D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82D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4</Pages>
  <Words>667</Words>
  <Characters>3807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NMZSGD</cp:lastModifiedBy>
  <cp:revision>12</cp:revision>
  <dcterms:created xsi:type="dcterms:W3CDTF">2013-11-19T13:38:00Z</dcterms:created>
  <dcterms:modified xsi:type="dcterms:W3CDTF">2013-11-28T13:30:00Z</dcterms:modified>
</cp:coreProperties>
</file>